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3A0C70" w14:textId="77777777" w:rsidR="001C2918" w:rsidRDefault="001C2918" w:rsidP="001C29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MARYCK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0FBFF5B" w14:textId="77777777" w:rsidR="001C2918" w:rsidRDefault="001C2918" w:rsidP="001C29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Brimthorp</w:t>
      </w:r>
      <w:proofErr w:type="spellEnd"/>
      <w:r>
        <w:rPr>
          <w:rFonts w:ascii="Times New Roman" w:hAnsi="Times New Roman" w:cs="Times New Roman"/>
        </w:rPr>
        <w:t>, Norfolk. Tailor.</w:t>
      </w:r>
    </w:p>
    <w:p w14:paraId="5E80084B" w14:textId="77777777" w:rsidR="001C2918" w:rsidRDefault="001C2918" w:rsidP="001C2918">
      <w:pPr>
        <w:rPr>
          <w:rFonts w:ascii="Times New Roman" w:hAnsi="Times New Roman" w:cs="Times New Roman"/>
        </w:rPr>
      </w:pPr>
    </w:p>
    <w:p w14:paraId="70CB14F6" w14:textId="77777777" w:rsidR="001C2918" w:rsidRDefault="001C2918" w:rsidP="001C2918">
      <w:pPr>
        <w:rPr>
          <w:rFonts w:ascii="Times New Roman" w:hAnsi="Times New Roman" w:cs="Times New Roman"/>
        </w:rPr>
      </w:pPr>
    </w:p>
    <w:p w14:paraId="39F0265E" w14:textId="77777777" w:rsidR="001C2918" w:rsidRDefault="001C2918" w:rsidP="001C29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Stemines</w:t>
      </w:r>
      <w:proofErr w:type="spellEnd"/>
      <w:r>
        <w:rPr>
          <w:rFonts w:ascii="Times New Roman" w:hAnsi="Times New Roman" w:cs="Times New Roman"/>
        </w:rPr>
        <w:t>(q.v.) and Geoffrey Cady of Salle(q.v.), as the executors</w:t>
      </w:r>
    </w:p>
    <w:p w14:paraId="4CFCA782" w14:textId="77777777" w:rsidR="001C2918" w:rsidRDefault="001C2918" w:rsidP="001C29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William </w:t>
      </w:r>
      <w:proofErr w:type="spellStart"/>
      <w:r>
        <w:rPr>
          <w:rFonts w:ascii="Times New Roman" w:hAnsi="Times New Roman" w:cs="Times New Roman"/>
        </w:rPr>
        <w:t>Stemines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Reepham</w:t>
      </w:r>
      <w:proofErr w:type="spellEnd"/>
      <w:r>
        <w:rPr>
          <w:rFonts w:ascii="Times New Roman" w:hAnsi="Times New Roman" w:cs="Times New Roman"/>
        </w:rPr>
        <w:t>(q.v.), brought a plaint of debt against him,</w:t>
      </w:r>
    </w:p>
    <w:p w14:paraId="13B30B62" w14:textId="77777777" w:rsidR="001C2918" w:rsidRDefault="001C2918" w:rsidP="001C29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Goodwyn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Hackford</w:t>
      </w:r>
      <w:proofErr w:type="spellEnd"/>
      <w:r>
        <w:rPr>
          <w:rFonts w:ascii="Times New Roman" w:hAnsi="Times New Roman" w:cs="Times New Roman"/>
        </w:rPr>
        <w:t>(q.v.), Robert Reed of Whitwell(q.v.), Thomas</w:t>
      </w:r>
    </w:p>
    <w:p w14:paraId="56C86A51" w14:textId="77777777" w:rsidR="001C2918" w:rsidRDefault="001C2918" w:rsidP="001C29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Cleye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Hackford</w:t>
      </w:r>
      <w:proofErr w:type="spellEnd"/>
      <w:r>
        <w:rPr>
          <w:rFonts w:ascii="Times New Roman" w:hAnsi="Times New Roman" w:cs="Times New Roman"/>
        </w:rPr>
        <w:t>(q.v.) and John Reed of Whitwell(q.v.).</w:t>
      </w:r>
    </w:p>
    <w:p w14:paraId="61A39CB6" w14:textId="77777777" w:rsidR="001C2918" w:rsidRDefault="001C2918" w:rsidP="001C29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1254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CBFD28C" w14:textId="77777777" w:rsidR="001C2918" w:rsidRDefault="001C2918" w:rsidP="001C2918">
      <w:pPr>
        <w:rPr>
          <w:rFonts w:ascii="Times New Roman" w:hAnsi="Times New Roman" w:cs="Times New Roman"/>
        </w:rPr>
      </w:pPr>
    </w:p>
    <w:p w14:paraId="45FD3C4C" w14:textId="77777777" w:rsidR="001C2918" w:rsidRDefault="001C2918" w:rsidP="001C2918">
      <w:pPr>
        <w:rPr>
          <w:rFonts w:ascii="Times New Roman" w:hAnsi="Times New Roman" w:cs="Times New Roman"/>
        </w:rPr>
      </w:pPr>
    </w:p>
    <w:p w14:paraId="1EFEF79E" w14:textId="77777777" w:rsidR="001C2918" w:rsidRDefault="001C2918" w:rsidP="001C291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January 2019</w:t>
      </w:r>
    </w:p>
    <w:p w14:paraId="25B44F33" w14:textId="77777777" w:rsidR="006B2F86" w:rsidRPr="00E71FC3" w:rsidRDefault="001C291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364812" w14:textId="77777777" w:rsidR="001C2918" w:rsidRDefault="001C2918" w:rsidP="00E71FC3">
      <w:r>
        <w:separator/>
      </w:r>
    </w:p>
  </w:endnote>
  <w:endnote w:type="continuationSeparator" w:id="0">
    <w:p w14:paraId="144CB388" w14:textId="77777777" w:rsidR="001C2918" w:rsidRDefault="001C291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9E1B5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4F0EFA" w14:textId="77777777" w:rsidR="001C2918" w:rsidRDefault="001C2918" w:rsidP="00E71FC3">
      <w:r>
        <w:separator/>
      </w:r>
    </w:p>
  </w:footnote>
  <w:footnote w:type="continuationSeparator" w:id="0">
    <w:p w14:paraId="5756D9DD" w14:textId="77777777" w:rsidR="001C2918" w:rsidRDefault="001C291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918"/>
    <w:rsid w:val="001A7C09"/>
    <w:rsid w:val="001C291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98A35C"/>
  <w15:chartTrackingRefBased/>
  <w15:docId w15:val="{8B1D9830-3B37-4903-8D63-8F4659A70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C291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C29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2019-01-30T21:12:00Z</dcterms:created>
  <dcterms:modified xsi:type="dcterms:W3CDTF">2019-01-30T21:13:00Z</dcterms:modified>
</cp:coreProperties>
</file>